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A86FA7" w14:textId="77777777" w:rsidR="004D19FA" w:rsidRDefault="004D19FA" w:rsidP="004D19FA">
      <w:pPr>
        <w:pStyle w:val="NoSpacing"/>
      </w:pPr>
      <w:r>
        <w:rPr>
          <w:u w:val="single"/>
        </w:rPr>
        <w:t>William PHELIPS</w:t>
      </w:r>
      <w:r>
        <w:t xml:space="preserve">      (fl.1483)</w:t>
      </w:r>
    </w:p>
    <w:p w14:paraId="44D03D8C" w14:textId="77777777" w:rsidR="004D19FA" w:rsidRDefault="004D19FA" w:rsidP="004D19FA">
      <w:pPr>
        <w:pStyle w:val="NoSpacing"/>
      </w:pPr>
      <w:r>
        <w:t xml:space="preserve">of </w:t>
      </w:r>
      <w:proofErr w:type="spellStart"/>
      <w:r>
        <w:t>Stodfold</w:t>
      </w:r>
      <w:proofErr w:type="spellEnd"/>
      <w:r>
        <w:t>, Bedfordshire. Husbandman.</w:t>
      </w:r>
    </w:p>
    <w:p w14:paraId="03D60293" w14:textId="77777777" w:rsidR="004D19FA" w:rsidRDefault="004D19FA" w:rsidP="004D19FA">
      <w:pPr>
        <w:pStyle w:val="NoSpacing"/>
      </w:pPr>
    </w:p>
    <w:p w14:paraId="442D654B" w14:textId="77777777" w:rsidR="004D19FA" w:rsidRDefault="004D19FA" w:rsidP="004D19FA">
      <w:pPr>
        <w:pStyle w:val="NoSpacing"/>
      </w:pPr>
    </w:p>
    <w:p w14:paraId="1C93C850" w14:textId="77777777" w:rsidR="004D19FA" w:rsidRDefault="004D19FA" w:rsidP="004D19FA">
      <w:pPr>
        <w:pStyle w:val="NoSpacing"/>
      </w:pPr>
      <w:r>
        <w:tab/>
        <w:t>1483</w:t>
      </w:r>
      <w:r>
        <w:tab/>
        <w:t>Peter Draper of London, ironmonger(q.v.), brought a plaint of debt against</w:t>
      </w:r>
    </w:p>
    <w:p w14:paraId="6C786546" w14:textId="77777777" w:rsidR="004D19FA" w:rsidRDefault="004D19FA" w:rsidP="004D19FA">
      <w:pPr>
        <w:pStyle w:val="NoSpacing"/>
      </w:pPr>
      <w:r>
        <w:tab/>
      </w:r>
      <w:r>
        <w:tab/>
        <w:t xml:space="preserve">her, John </w:t>
      </w:r>
      <w:proofErr w:type="spellStart"/>
      <w:r>
        <w:t>Beverych</w:t>
      </w:r>
      <w:proofErr w:type="spellEnd"/>
      <w:r>
        <w:t xml:space="preserve"> of </w:t>
      </w:r>
      <w:proofErr w:type="spellStart"/>
      <w:r>
        <w:t>Stodfold</w:t>
      </w:r>
      <w:proofErr w:type="spellEnd"/>
      <w:r>
        <w:t xml:space="preserve">(q.v.), John </w:t>
      </w:r>
      <w:proofErr w:type="spellStart"/>
      <w:r>
        <w:t>Fadlot</w:t>
      </w:r>
      <w:proofErr w:type="spellEnd"/>
      <w:r>
        <w:t xml:space="preserve"> of </w:t>
      </w:r>
      <w:proofErr w:type="spellStart"/>
      <w:r>
        <w:t>Stodfold</w:t>
      </w:r>
      <w:proofErr w:type="spellEnd"/>
      <w:r>
        <w:t>(q.v.) and</w:t>
      </w:r>
    </w:p>
    <w:p w14:paraId="61D221D1" w14:textId="77777777" w:rsidR="004D19FA" w:rsidRDefault="004D19FA" w:rsidP="004D19FA">
      <w:pPr>
        <w:pStyle w:val="NoSpacing"/>
      </w:pPr>
      <w:r>
        <w:tab/>
      </w:r>
      <w:r>
        <w:tab/>
        <w:t xml:space="preserve">Richard </w:t>
      </w:r>
      <w:proofErr w:type="spellStart"/>
      <w:r>
        <w:t>Ellysdale</w:t>
      </w:r>
      <w:proofErr w:type="spellEnd"/>
      <w:r>
        <w:t xml:space="preserve"> of </w:t>
      </w:r>
      <w:proofErr w:type="spellStart"/>
      <w:r>
        <w:t>Chuckford</w:t>
      </w:r>
      <w:proofErr w:type="spellEnd"/>
      <w:r>
        <w:t>, Essex(q.v.).</w:t>
      </w:r>
    </w:p>
    <w:p w14:paraId="556844A3" w14:textId="77777777" w:rsidR="004D19FA" w:rsidRDefault="004D19FA" w:rsidP="004D19FA">
      <w:pPr>
        <w:pStyle w:val="NoSpacing"/>
      </w:pP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1C1E08C5" w14:textId="77777777" w:rsidR="004D19FA" w:rsidRDefault="004D19FA" w:rsidP="004D19FA">
      <w:pPr>
        <w:pStyle w:val="NoSpacing"/>
      </w:pPr>
    </w:p>
    <w:p w14:paraId="47432217" w14:textId="77777777" w:rsidR="004D19FA" w:rsidRDefault="004D19FA" w:rsidP="004D19FA">
      <w:pPr>
        <w:pStyle w:val="NoSpacing"/>
      </w:pPr>
    </w:p>
    <w:p w14:paraId="757FB2DB" w14:textId="77777777" w:rsidR="004D19FA" w:rsidRDefault="004D19FA" w:rsidP="004D19FA">
      <w:pPr>
        <w:pStyle w:val="NoSpacing"/>
      </w:pPr>
      <w:r>
        <w:t>22 January 2020</w:t>
      </w:r>
    </w:p>
    <w:p w14:paraId="3CF79D5C" w14:textId="77777777" w:rsidR="006B2F86" w:rsidRPr="00E71FC3" w:rsidRDefault="004D19F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509B0" w14:textId="77777777" w:rsidR="004D19FA" w:rsidRDefault="004D19FA" w:rsidP="00E71FC3">
      <w:pPr>
        <w:spacing w:after="0" w:line="240" w:lineRule="auto"/>
      </w:pPr>
      <w:r>
        <w:separator/>
      </w:r>
    </w:p>
  </w:endnote>
  <w:endnote w:type="continuationSeparator" w:id="0">
    <w:p w14:paraId="6CFE45D3" w14:textId="77777777" w:rsidR="004D19FA" w:rsidRDefault="004D19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F3504D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5CB28F" w14:textId="77777777" w:rsidR="004D19FA" w:rsidRDefault="004D19FA" w:rsidP="00E71FC3">
      <w:pPr>
        <w:spacing w:after="0" w:line="240" w:lineRule="auto"/>
      </w:pPr>
      <w:r>
        <w:separator/>
      </w:r>
    </w:p>
  </w:footnote>
  <w:footnote w:type="continuationSeparator" w:id="0">
    <w:p w14:paraId="1FDD034D" w14:textId="77777777" w:rsidR="004D19FA" w:rsidRDefault="004D19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9FA"/>
    <w:rsid w:val="001A7C09"/>
    <w:rsid w:val="004D19FA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6DE4B"/>
  <w15:chartTrackingRefBased/>
  <w15:docId w15:val="{A78EB59F-CE33-45EE-8529-C8EEE1607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D19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0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2020-01-31T21:59:00Z</dcterms:created>
  <dcterms:modified xsi:type="dcterms:W3CDTF">2020-01-31T21:59:00Z</dcterms:modified>
</cp:coreProperties>
</file>